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F60A31" w14:textId="77777777" w:rsidR="00751428" w:rsidRDefault="00751428" w:rsidP="0075142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JOHNSON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fl.1417)</w:t>
      </w:r>
    </w:p>
    <w:p w14:paraId="15F1D6F1" w14:textId="77777777" w:rsidR="00751428" w:rsidRDefault="00751428" w:rsidP="0075142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Archer.</w:t>
      </w:r>
    </w:p>
    <w:p w14:paraId="79CF868E" w14:textId="77777777" w:rsidR="00751428" w:rsidRDefault="00751428" w:rsidP="00751428">
      <w:pPr>
        <w:pStyle w:val="NoSpacing"/>
        <w:rPr>
          <w:rFonts w:cs="Times New Roman"/>
          <w:szCs w:val="24"/>
        </w:rPr>
      </w:pPr>
    </w:p>
    <w:p w14:paraId="2969FFD5" w14:textId="77777777" w:rsidR="00751428" w:rsidRDefault="00751428" w:rsidP="00751428">
      <w:pPr>
        <w:pStyle w:val="NoSpacing"/>
        <w:rPr>
          <w:rFonts w:cs="Times New Roman"/>
          <w:szCs w:val="24"/>
        </w:rPr>
      </w:pPr>
    </w:p>
    <w:p w14:paraId="628846CC" w14:textId="77777777" w:rsidR="00751428" w:rsidRDefault="00751428" w:rsidP="00751428">
      <w:pPr>
        <w:pStyle w:val="NoSpacing"/>
        <w:ind w:left="1440" w:hanging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szCs w:val="24"/>
        </w:rPr>
        <w:t>1417</w:t>
      </w:r>
      <w:r>
        <w:rPr>
          <w:rFonts w:cs="Times New Roman"/>
          <w:szCs w:val="24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 xml:space="preserve">He served in France under the command of Henry, Lord </w:t>
      </w:r>
      <w:proofErr w:type="spellStart"/>
      <w:r>
        <w:rPr>
          <w:rFonts w:cs="Times New Roman"/>
          <w:color w:val="282B30"/>
          <w:szCs w:val="24"/>
          <w:shd w:val="clear" w:color="auto" w:fill="FFFFFF"/>
        </w:rPr>
        <w:t>FitzHugh</w:t>
      </w:r>
      <w:proofErr w:type="spellEnd"/>
      <w:r>
        <w:rPr>
          <w:rFonts w:cs="Times New Roman"/>
          <w:color w:val="282B30"/>
          <w:szCs w:val="24"/>
          <w:shd w:val="clear" w:color="auto" w:fill="FFFFFF"/>
        </w:rPr>
        <w:t>(q.v.).</w:t>
      </w:r>
    </w:p>
    <w:p w14:paraId="2110F7B2" w14:textId="77777777" w:rsidR="00751428" w:rsidRDefault="00751428" w:rsidP="00751428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 xml:space="preserve">ref. </w:t>
      </w:r>
      <w:r w:rsidRPr="006159FE">
        <w:rPr>
          <w:rFonts w:cs="Times New Roman"/>
          <w:color w:val="282B30"/>
          <w:szCs w:val="24"/>
          <w:shd w:val="clear" w:color="auto" w:fill="FFFFFF"/>
        </w:rPr>
        <w:t>TNA</w:t>
      </w:r>
      <w:r>
        <w:rPr>
          <w:rFonts w:cs="Times New Roman"/>
          <w:color w:val="282B30"/>
          <w:szCs w:val="24"/>
          <w:shd w:val="clear" w:color="auto" w:fill="FFFFFF"/>
        </w:rPr>
        <w:t>, E101/51/2, m3,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22FB3D9C" w14:textId="77777777" w:rsidR="00751428" w:rsidRDefault="00751428" w:rsidP="00751428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1B774A43" w14:textId="77777777" w:rsidR="00751428" w:rsidRDefault="00751428" w:rsidP="00751428">
      <w:pPr>
        <w:pStyle w:val="NoSpacing"/>
        <w:tabs>
          <w:tab w:val="left" w:pos="2204"/>
        </w:tabs>
        <w:rPr>
          <w:rFonts w:cs="Times New Roman"/>
          <w:szCs w:val="24"/>
        </w:rPr>
      </w:pPr>
    </w:p>
    <w:p w14:paraId="4A68B5D8" w14:textId="77777777" w:rsidR="00751428" w:rsidRDefault="00751428" w:rsidP="00751428">
      <w:pPr>
        <w:pStyle w:val="NoSpacing"/>
        <w:tabs>
          <w:tab w:val="left" w:pos="2204"/>
        </w:tabs>
        <w:rPr>
          <w:rFonts w:cs="Times New Roman"/>
          <w:szCs w:val="24"/>
        </w:rPr>
      </w:pPr>
    </w:p>
    <w:p w14:paraId="2E150094" w14:textId="77777777" w:rsidR="00751428" w:rsidRDefault="00751428" w:rsidP="00751428">
      <w:pPr>
        <w:pStyle w:val="NoSpacing"/>
        <w:tabs>
          <w:tab w:val="left" w:pos="2204"/>
        </w:tabs>
        <w:rPr>
          <w:rFonts w:cs="Times New Roman"/>
          <w:szCs w:val="24"/>
        </w:rPr>
      </w:pPr>
      <w:r>
        <w:rPr>
          <w:rFonts w:cs="Times New Roman"/>
          <w:szCs w:val="24"/>
        </w:rPr>
        <w:t>24 December 2022</w:t>
      </w:r>
    </w:p>
    <w:p w14:paraId="126F10E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0FC69C" w14:textId="77777777" w:rsidR="00751428" w:rsidRDefault="00751428" w:rsidP="009139A6">
      <w:r>
        <w:separator/>
      </w:r>
    </w:p>
  </w:endnote>
  <w:endnote w:type="continuationSeparator" w:id="0">
    <w:p w14:paraId="163EDB31" w14:textId="77777777" w:rsidR="00751428" w:rsidRDefault="0075142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2721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5FA8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3FF1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E8FAC3" w14:textId="77777777" w:rsidR="00751428" w:rsidRDefault="00751428" w:rsidP="009139A6">
      <w:r>
        <w:separator/>
      </w:r>
    </w:p>
  </w:footnote>
  <w:footnote w:type="continuationSeparator" w:id="0">
    <w:p w14:paraId="45074AFD" w14:textId="77777777" w:rsidR="00751428" w:rsidRDefault="0075142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A107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37B1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3FDF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428"/>
    <w:rsid w:val="000666E0"/>
    <w:rsid w:val="002510B7"/>
    <w:rsid w:val="005C130B"/>
    <w:rsid w:val="00751428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419653"/>
  <w15:chartTrackingRefBased/>
  <w15:docId w15:val="{93B5ABEB-3390-412B-9450-0BA6ED846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2023-02-25T19:39:00Z</dcterms:created>
  <dcterms:modified xsi:type="dcterms:W3CDTF">2023-02-25T19:39:00Z</dcterms:modified>
</cp:coreProperties>
</file>